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A6" w:rsidRPr="00CA4FC9" w:rsidRDefault="00312AA6" w:rsidP="001E758E">
      <w:pPr>
        <w:jc w:val="center"/>
        <w:rPr>
          <w:b/>
        </w:rPr>
      </w:pPr>
      <w:r w:rsidRPr="00CA4FC9">
        <w:rPr>
          <w:b/>
        </w:rPr>
        <w:t>Российская Федерация</w:t>
      </w:r>
    </w:p>
    <w:p w:rsidR="00312AA6" w:rsidRPr="00CA4FC9" w:rsidRDefault="00312AA6" w:rsidP="001E758E">
      <w:pPr>
        <w:jc w:val="center"/>
        <w:rPr>
          <w:b/>
        </w:rPr>
      </w:pPr>
      <w:r w:rsidRPr="00CA4FC9">
        <w:rPr>
          <w:b/>
        </w:rPr>
        <w:t>Брянская область Унечский муниципальный район</w:t>
      </w:r>
    </w:p>
    <w:p w:rsidR="00312AA6" w:rsidRPr="00CA4FC9" w:rsidRDefault="00312AA6" w:rsidP="001E758E">
      <w:pPr>
        <w:jc w:val="center"/>
        <w:rPr>
          <w:b/>
        </w:rPr>
      </w:pPr>
      <w:r w:rsidRPr="00CA4FC9">
        <w:rPr>
          <w:b/>
        </w:rPr>
        <w:t>Березинское сельское поселение</w:t>
      </w:r>
    </w:p>
    <w:p w:rsidR="00312AA6" w:rsidRPr="00CA4FC9" w:rsidRDefault="00312AA6" w:rsidP="001E758E">
      <w:pPr>
        <w:jc w:val="center"/>
        <w:rPr>
          <w:b/>
        </w:rPr>
      </w:pPr>
      <w:r w:rsidRPr="00CA4FC9">
        <w:rPr>
          <w:b/>
        </w:rPr>
        <w:t>Березинский сельский Совет народных депутатов</w:t>
      </w:r>
    </w:p>
    <w:p w:rsidR="00312AA6" w:rsidRPr="00CA4FC9" w:rsidRDefault="00312AA6" w:rsidP="001E758E">
      <w:pPr>
        <w:jc w:val="center"/>
        <w:rPr>
          <w:b/>
        </w:rPr>
      </w:pPr>
    </w:p>
    <w:p w:rsidR="00312AA6" w:rsidRPr="00CA4FC9" w:rsidRDefault="00312AA6" w:rsidP="001E758E">
      <w:pPr>
        <w:jc w:val="center"/>
        <w:rPr>
          <w:b/>
        </w:rPr>
      </w:pPr>
    </w:p>
    <w:p w:rsidR="00312AA6" w:rsidRPr="00CA4FC9" w:rsidRDefault="00312AA6" w:rsidP="001E758E">
      <w:pPr>
        <w:jc w:val="center"/>
        <w:rPr>
          <w:b/>
        </w:rPr>
      </w:pPr>
    </w:p>
    <w:p w:rsidR="00312AA6" w:rsidRPr="00CA4FC9" w:rsidRDefault="00312AA6" w:rsidP="001E758E">
      <w:pPr>
        <w:jc w:val="center"/>
        <w:rPr>
          <w:b/>
        </w:rPr>
      </w:pPr>
      <w:r w:rsidRPr="00CA4FC9">
        <w:rPr>
          <w:b/>
        </w:rPr>
        <w:t>РЕШЕНИЕ</w:t>
      </w:r>
    </w:p>
    <w:p w:rsidR="00312AA6" w:rsidRDefault="00312AA6" w:rsidP="001E758E"/>
    <w:p w:rsidR="00312AA6" w:rsidRPr="00B10EB0" w:rsidRDefault="00312AA6" w:rsidP="001E758E">
      <w:pPr>
        <w:rPr>
          <w:b/>
        </w:rPr>
      </w:pPr>
      <w:r w:rsidRPr="00B10EB0">
        <w:rPr>
          <w:b/>
        </w:rPr>
        <w:t>от 10 марта 2023 года №4-123</w:t>
      </w:r>
    </w:p>
    <w:p w:rsidR="00312AA6" w:rsidRPr="00B10EB0" w:rsidRDefault="00312AA6" w:rsidP="001E758E">
      <w:pPr>
        <w:rPr>
          <w:b/>
        </w:rPr>
      </w:pPr>
      <w:r w:rsidRPr="00B10EB0">
        <w:rPr>
          <w:b/>
        </w:rPr>
        <w:t>д. Березина</w:t>
      </w:r>
    </w:p>
    <w:p w:rsidR="00312AA6" w:rsidRDefault="00312AA6" w:rsidP="001E758E"/>
    <w:p w:rsidR="00312AA6" w:rsidRDefault="00312AA6" w:rsidP="001E758E">
      <w:r>
        <w:t>О внесении изменений в решение Березинского сельского</w:t>
      </w:r>
    </w:p>
    <w:p w:rsidR="00312AA6" w:rsidRDefault="00312AA6" w:rsidP="001E758E">
      <w:r>
        <w:t xml:space="preserve">Совета народных  депутатов №4-10 от 04.10.2019г. « О создании </w:t>
      </w:r>
    </w:p>
    <w:p w:rsidR="00312AA6" w:rsidRDefault="00312AA6" w:rsidP="001E758E">
      <w:r>
        <w:t xml:space="preserve">постоянно действующих комиссий Березинского сельского Совета </w:t>
      </w:r>
    </w:p>
    <w:p w:rsidR="00312AA6" w:rsidRDefault="00312AA6" w:rsidP="001E758E">
      <w:r>
        <w:t>народных депутатов»</w:t>
      </w:r>
    </w:p>
    <w:p w:rsidR="00312AA6" w:rsidRDefault="00312AA6" w:rsidP="001E758E"/>
    <w:p w:rsidR="00312AA6" w:rsidRDefault="00312AA6" w:rsidP="00047120">
      <w:pPr>
        <w:ind w:firstLine="708"/>
        <w:jc w:val="both"/>
      </w:pPr>
      <w:r>
        <w:rPr>
          <w:color w:val="000000"/>
        </w:rPr>
        <w:t xml:space="preserve">В соответствии с </w:t>
      </w:r>
      <w:r w:rsidRPr="00A90314">
        <w:rPr>
          <w:color w:val="000000"/>
        </w:rPr>
        <w:t>Регламент</w:t>
      </w:r>
      <w:r>
        <w:rPr>
          <w:color w:val="000000"/>
        </w:rPr>
        <w:t xml:space="preserve">ом Березинского сельского </w:t>
      </w:r>
      <w:r w:rsidRPr="00A90314">
        <w:rPr>
          <w:color w:val="000000"/>
        </w:rPr>
        <w:t xml:space="preserve"> Совета народных депутатов, </w:t>
      </w:r>
      <w:r>
        <w:t>в связи с принятием решения Березинского сельского Совета № 4-122 «  О досрочном прекращении полномочий депутата Березинского сельского Совета Миненко И.Н. в связи с вступления в отношении ее в законную силу обвинительного приговора суда», Березинский сельский Совет народных депутатов</w:t>
      </w:r>
    </w:p>
    <w:p w:rsidR="00312AA6" w:rsidRDefault="00312AA6" w:rsidP="001E758E"/>
    <w:p w:rsidR="00312AA6" w:rsidRDefault="00312AA6" w:rsidP="001E758E">
      <w:pPr>
        <w:jc w:val="center"/>
      </w:pPr>
      <w:r>
        <w:t>РЕШИЛ:</w:t>
      </w:r>
    </w:p>
    <w:p w:rsidR="00312AA6" w:rsidRDefault="00312AA6" w:rsidP="001E758E"/>
    <w:p w:rsidR="00312AA6" w:rsidRDefault="00312AA6" w:rsidP="00B10EB0">
      <w:pPr>
        <w:ind w:firstLine="708"/>
        <w:jc w:val="both"/>
      </w:pPr>
      <w:r>
        <w:t>1. В Пункте 2 подпункт 1 решения  Березинского сельского Совета народных депутатов №4-10 от 04.10.2019г. « О создании  постоянно действующих комиссий Березинского сельского Совета  народных депутатов» изложить в следующей редакции:</w:t>
      </w:r>
    </w:p>
    <w:p w:rsidR="00312AA6" w:rsidRDefault="00312AA6" w:rsidP="001E758E"/>
    <w:p w:rsidR="00312AA6" w:rsidRPr="001B7173" w:rsidRDefault="00312AA6" w:rsidP="001E758E">
      <w:pPr>
        <w:rPr>
          <w:b/>
        </w:rPr>
      </w:pPr>
      <w:r w:rsidRPr="001B7173">
        <w:rPr>
          <w:b/>
        </w:rPr>
        <w:t>1) Комиссия по работе Совета, регламенту и местному самоуправлению</w:t>
      </w:r>
    </w:p>
    <w:p w:rsidR="00312AA6" w:rsidRDefault="00312AA6" w:rsidP="001E758E">
      <w:pPr>
        <w:jc w:val="both"/>
      </w:pPr>
      <w:r>
        <w:t>Грибанова Лариса Петровна    ---- депутат по избирательному округу №6</w:t>
      </w:r>
    </w:p>
    <w:p w:rsidR="00312AA6" w:rsidRDefault="00312AA6" w:rsidP="001E758E">
      <w:pPr>
        <w:jc w:val="both"/>
      </w:pPr>
      <w:r>
        <w:t>Пузик Татьяна Васильевна ----</w:t>
      </w:r>
      <w:r w:rsidRPr="00B10EB0">
        <w:t xml:space="preserve"> </w:t>
      </w:r>
      <w:r>
        <w:t>депутат по избирательному округу №2</w:t>
      </w:r>
    </w:p>
    <w:p w:rsidR="00312AA6" w:rsidRDefault="00312AA6" w:rsidP="001E758E">
      <w:pPr>
        <w:jc w:val="both"/>
      </w:pPr>
      <w:r>
        <w:t>Щигорцов Сергей Анатольевич         ---- депутат по избирательному округу №10</w:t>
      </w:r>
    </w:p>
    <w:p w:rsidR="00312AA6" w:rsidRDefault="00312AA6" w:rsidP="001E758E">
      <w:r>
        <w:tab/>
      </w:r>
    </w:p>
    <w:p w:rsidR="00312AA6" w:rsidRDefault="00312AA6" w:rsidP="001E758E">
      <w:r>
        <w:tab/>
        <w:t>2. Настоящее решение обнародовать в соответствии с Уставом Березинского сельского поселения.</w:t>
      </w:r>
    </w:p>
    <w:p w:rsidR="00312AA6" w:rsidRDefault="00312AA6" w:rsidP="001E758E">
      <w:pPr>
        <w:ind w:firstLine="708"/>
      </w:pPr>
    </w:p>
    <w:p w:rsidR="00312AA6" w:rsidRDefault="00312AA6" w:rsidP="001E758E">
      <w:pPr>
        <w:ind w:firstLine="708"/>
      </w:pPr>
    </w:p>
    <w:p w:rsidR="00312AA6" w:rsidRDefault="00312AA6" w:rsidP="001E758E">
      <w:pPr>
        <w:ind w:firstLine="708"/>
      </w:pPr>
    </w:p>
    <w:p w:rsidR="00312AA6" w:rsidRDefault="00312AA6" w:rsidP="001E758E">
      <w:pPr>
        <w:ind w:firstLine="708"/>
      </w:pPr>
      <w:r>
        <w:t>Глава Березинского сельского поселения,</w:t>
      </w:r>
    </w:p>
    <w:p w:rsidR="00312AA6" w:rsidRDefault="00312AA6" w:rsidP="001E758E">
      <w:pPr>
        <w:ind w:firstLine="708"/>
      </w:pPr>
      <w:r>
        <w:t xml:space="preserve">Председатель Березинского сельского </w:t>
      </w:r>
    </w:p>
    <w:p w:rsidR="00312AA6" w:rsidRDefault="00312AA6" w:rsidP="001E758E">
      <w:pPr>
        <w:ind w:firstLine="708"/>
      </w:pPr>
      <w:r>
        <w:t>Совета народных депутатов                                                    М.М.Зверек</w:t>
      </w:r>
    </w:p>
    <w:p w:rsidR="00312AA6" w:rsidRDefault="00312AA6" w:rsidP="001E758E"/>
    <w:p w:rsidR="00312AA6" w:rsidRDefault="00312AA6"/>
    <w:sectPr w:rsidR="00312AA6" w:rsidSect="00B7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58E"/>
    <w:rsid w:val="00047120"/>
    <w:rsid w:val="001B7173"/>
    <w:rsid w:val="001E3F8D"/>
    <w:rsid w:val="001E758E"/>
    <w:rsid w:val="00224A6C"/>
    <w:rsid w:val="00312AA6"/>
    <w:rsid w:val="008F4B0C"/>
    <w:rsid w:val="00A90314"/>
    <w:rsid w:val="00B10EB0"/>
    <w:rsid w:val="00B75285"/>
    <w:rsid w:val="00C9790B"/>
    <w:rsid w:val="00CA4FC9"/>
    <w:rsid w:val="00D3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58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231</Words>
  <Characters>1322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2</cp:revision>
  <dcterms:created xsi:type="dcterms:W3CDTF">2019-10-31T12:25:00Z</dcterms:created>
  <dcterms:modified xsi:type="dcterms:W3CDTF">2023-03-10T08:55:00Z</dcterms:modified>
</cp:coreProperties>
</file>